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36A0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36A0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936A0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936A0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936A0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936A0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936A0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936A00" w:rsidRPr="00936A00">
          <w:rPr>
            <w:b w:val="0"/>
          </w:rPr>
          <w:t xml:space="preserve"> 07143/005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936A00" w:rsidP="00232C8F">
            <w:r>
              <w:t>Медицинская сестра процедурной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936A00" w:rsidP="00232C8F">
            <w:r>
              <w:t>24275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936A00" w:rsidRPr="00936A00">
          <w:rPr>
            <w:rStyle w:val="aa"/>
          </w:rPr>
          <w:t xml:space="preserve"> 1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936A00" w:rsidRPr="00936A00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936A00" w:rsidRPr="00936A00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936A0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936A00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936A0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936A00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936A00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936A00" w:rsidP="00C31869">
            <w:pPr>
              <w:jc w:val="center"/>
            </w:pPr>
            <w:r>
              <w:t>115-549-730 64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936A00" w:rsidRPr="00936A00">
          <w:rPr>
            <w:rStyle w:val="aa"/>
          </w:rPr>
          <w:t xml:space="preserve"> Медицинский </w:t>
        </w:r>
        <w:r w:rsidR="00936A00" w:rsidRPr="00936A00">
          <w:rPr>
            <w:u w:val="single"/>
          </w:rPr>
          <w:t xml:space="preserve">инструментарий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936A00" w:rsidRPr="00936A00">
          <w:rPr>
            <w:rStyle w:val="aa"/>
          </w:rPr>
          <w:t xml:space="preserve"> Лекарственные </w:t>
        </w:r>
        <w:r w:rsidR="00936A00" w:rsidRPr="00936A00">
          <w:rPr>
            <w:u w:val="single"/>
          </w:rPr>
          <w:t xml:space="preserve">и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36A0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36A0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936A0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936A0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936A0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36A0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36A0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36A0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36A0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36A0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36A0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36A0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2.7.;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CF3A17" w:rsidRPr="00CF3A17">
          <w:rPr>
            <w:i/>
            <w:u w:val="single"/>
          </w:rPr>
          <w:t>1. Рекомендации по улучшению и оздоровлению условий труда:</w:t>
        </w:r>
        <w:r w:rsidR="00CF3A17" w:rsidRPr="00CF3A17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CF3A17" w:rsidRPr="00CF3A17">
          <w:rPr>
            <w:i/>
            <w:u w:val="single"/>
          </w:rPr>
          <w:tab/>
          <w:t>   </w:t>
        </w:r>
        <w:r w:rsidR="00CF3A17" w:rsidRPr="00CF3A17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CF3A17" w:rsidRPr="00CF3A17">
          <w:rPr>
            <w:i/>
            <w:u w:val="single"/>
          </w:rPr>
          <w:tab/>
          <w:t>   </w:t>
        </w:r>
        <w:r w:rsidR="00CF3A17" w:rsidRPr="00CF3A17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CF3A17" w:rsidRPr="00CF3A17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CF3A17" w:rsidRPr="00CF3A17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36A00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36A00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936A0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36A00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36A00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936A0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36A00" w:rsidRPr="00936A00" w:rsidTr="00936A0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</w:tr>
      <w:tr w:rsidR="00936A00" w:rsidRPr="00936A00" w:rsidTr="00936A0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  <w:r w:rsidRPr="00936A0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  <w:r w:rsidRPr="00936A0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  <w:r w:rsidRPr="00936A0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  <w:r w:rsidRPr="00936A00">
              <w:rPr>
                <w:vertAlign w:val="superscript"/>
              </w:rPr>
              <w:t>(дата)</w:t>
            </w:r>
          </w:p>
        </w:tc>
      </w:tr>
      <w:tr w:rsidR="00936A00" w:rsidRPr="00936A00" w:rsidTr="00936A0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</w:tr>
      <w:tr w:rsidR="00936A00" w:rsidRPr="00936A00" w:rsidTr="00936A0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  <w:r w:rsidRPr="00936A00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  <w:r w:rsidRPr="00936A0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  <w:r w:rsidRPr="00936A0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  <w:r w:rsidRPr="00936A00">
              <w:rPr>
                <w:vertAlign w:val="superscript"/>
              </w:rPr>
              <w:t>(дата)</w:t>
            </w:r>
          </w:p>
        </w:tc>
      </w:tr>
      <w:tr w:rsidR="00936A00" w:rsidRPr="00936A00" w:rsidTr="00936A0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A00" w:rsidRPr="00936A00" w:rsidRDefault="00936A00" w:rsidP="004E51DC">
            <w:pPr>
              <w:pStyle w:val="a8"/>
            </w:pPr>
          </w:p>
        </w:tc>
      </w:tr>
      <w:tr w:rsidR="00936A00" w:rsidRPr="00936A00" w:rsidTr="00936A0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  <w:r w:rsidRPr="00936A0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  <w:r w:rsidRPr="00936A0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  <w:r w:rsidRPr="00936A0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36A00" w:rsidRPr="00936A00" w:rsidRDefault="00936A00" w:rsidP="004E51DC">
            <w:pPr>
              <w:pStyle w:val="a8"/>
              <w:rPr>
                <w:vertAlign w:val="superscript"/>
              </w:rPr>
            </w:pPr>
            <w:r w:rsidRPr="00936A00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CF3A17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936A0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36A00" w:rsidP="004E51DC">
            <w:pPr>
              <w:pStyle w:val="a8"/>
            </w:pPr>
            <w:r>
              <w:t>Сапожникова Татьяна Михайловна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936A0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36A0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07143/005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3941C4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3941C4" w:rsidRPr="00C31869">
            <w:rPr>
              <w:rStyle w:val="ad"/>
              <w:sz w:val="20"/>
              <w:szCs w:val="20"/>
            </w:rPr>
            <w:fldChar w:fldCharType="separate"/>
          </w:r>
          <w:r w:rsidR="00936A00">
            <w:rPr>
              <w:rStyle w:val="ad"/>
              <w:noProof/>
              <w:sz w:val="20"/>
              <w:szCs w:val="20"/>
            </w:rPr>
            <w:t>1</w:t>
          </w:r>
          <w:r w:rsidR="003941C4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36A00" w:rsidRPr="00936A00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1 фтизиатрическое отделение"/>
    <w:docVar w:name="class" w:val=" не определен "/>
    <w:docVar w:name="close_doc_flag" w:val="0"/>
    <w:docVar w:name="co_classes" w:val="   "/>
    <w:docVar w:name="codeok" w:val=" 24275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05 "/>
    <w:docVar w:name="oborud" w:val=" Медицин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A7ADFA81D1D14ACBAD32AEE21B44EB60"/>
    <w:docVar w:name="rm_id" w:val="170"/>
    <w:docVar w:name="rm_name" w:val="                                          "/>
    <w:docVar w:name="rm_number" w:val=" 07143/005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Лекарственные и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0E5B24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1C4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04C3D"/>
    <w:rsid w:val="00710271"/>
    <w:rsid w:val="00717C9F"/>
    <w:rsid w:val="00745D40"/>
    <w:rsid w:val="007462E1"/>
    <w:rsid w:val="007600B5"/>
    <w:rsid w:val="0076042D"/>
    <w:rsid w:val="007657D5"/>
    <w:rsid w:val="00776AA2"/>
    <w:rsid w:val="007A4C5E"/>
    <w:rsid w:val="007D1852"/>
    <w:rsid w:val="007D2CEA"/>
    <w:rsid w:val="00835248"/>
    <w:rsid w:val="00877BB1"/>
    <w:rsid w:val="00883461"/>
    <w:rsid w:val="00885FB9"/>
    <w:rsid w:val="008D2942"/>
    <w:rsid w:val="008E68DE"/>
    <w:rsid w:val="008E70C1"/>
    <w:rsid w:val="008F096F"/>
    <w:rsid w:val="009039DF"/>
    <w:rsid w:val="0090588D"/>
    <w:rsid w:val="00923410"/>
    <w:rsid w:val="0092778A"/>
    <w:rsid w:val="00933CF1"/>
    <w:rsid w:val="00936A00"/>
    <w:rsid w:val="009646F9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E456B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81BF6"/>
    <w:rsid w:val="00CC6D65"/>
    <w:rsid w:val="00CE3307"/>
    <w:rsid w:val="00CF3A17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2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2016-10-17T08:26:00Z</dcterms:created>
  <dcterms:modified xsi:type="dcterms:W3CDTF">2016-10-18T09:17:00Z</dcterms:modified>
</cp:coreProperties>
</file>